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FAC88" w14:textId="786863D6" w:rsidR="008B5602" w:rsidRPr="008B5602" w:rsidRDefault="00F56DCC" w:rsidP="00A2049A">
      <w:pPr>
        <w:pStyle w:val="Heading1"/>
      </w:pPr>
      <w:r>
        <w:t>Ener</w:t>
      </w:r>
      <w:r w:rsidR="003632D2">
        <w:t>g</w:t>
      </w:r>
      <w:bookmarkStart w:id="0" w:name="_GoBack"/>
      <w:bookmarkEnd w:id="0"/>
      <w:r>
        <w:t>y Scenarios</w:t>
      </w:r>
      <w:r w:rsidR="001F7453">
        <w:t xml:space="preserve"> </w:t>
      </w:r>
      <w:r w:rsidR="00795A08">
        <w:t>Placemat</w:t>
      </w:r>
    </w:p>
    <w:p w14:paraId="6480BF92" w14:textId="5B996A23" w:rsidR="008B5602" w:rsidRPr="008B5602" w:rsidRDefault="00A2049A" w:rsidP="008B5602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E3517B3" wp14:editId="5B651F4A">
                <wp:simplePos x="0" y="0"/>
                <wp:positionH relativeFrom="column">
                  <wp:posOffset>-76200</wp:posOffset>
                </wp:positionH>
                <wp:positionV relativeFrom="paragraph">
                  <wp:posOffset>123190</wp:posOffset>
                </wp:positionV>
                <wp:extent cx="8509000" cy="3073400"/>
                <wp:effectExtent l="76200" t="50800" r="76200" b="101600"/>
                <wp:wrapThrough wrapText="bothSides">
                  <wp:wrapPolygon edited="0">
                    <wp:start x="3095" y="-357"/>
                    <wp:lineTo x="967" y="-357"/>
                    <wp:lineTo x="967" y="2499"/>
                    <wp:lineTo x="193" y="2499"/>
                    <wp:lineTo x="193" y="5355"/>
                    <wp:lineTo x="-193" y="5355"/>
                    <wp:lineTo x="-193" y="16245"/>
                    <wp:lineTo x="258" y="16780"/>
                    <wp:lineTo x="258" y="17673"/>
                    <wp:lineTo x="1161" y="19636"/>
                    <wp:lineTo x="1161" y="19993"/>
                    <wp:lineTo x="2901" y="22136"/>
                    <wp:lineTo x="3159" y="22136"/>
                    <wp:lineTo x="4578" y="22136"/>
                    <wp:lineTo x="8898" y="22136"/>
                    <wp:lineTo x="21729" y="20350"/>
                    <wp:lineTo x="21729" y="-357"/>
                    <wp:lineTo x="4642" y="-357"/>
                    <wp:lineTo x="3095" y="-357"/>
                  </wp:wrapPolygon>
                </wp:wrapThrough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09000" cy="3073400"/>
                          <a:chOff x="0" y="0"/>
                          <a:chExt cx="8509000" cy="3073400"/>
                        </a:xfrm>
                      </wpg:grpSpPr>
                      <wps:wsp>
                        <wps:cNvPr id="1" name="Oval 1"/>
                        <wps:cNvSpPr/>
                        <wps:spPr>
                          <a:xfrm>
                            <a:off x="0" y="0"/>
                            <a:ext cx="3060700" cy="3073400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90787B" w14:textId="77777777" w:rsidR="008B298F" w:rsidRPr="008B298F" w:rsidRDefault="008B298F" w:rsidP="008B298F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8B298F"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tmospheric Pool</w:t>
                              </w: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br/>
                                <w:t>(Carbon dioxide)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5600700" y="63500"/>
                            <a:ext cx="2908300" cy="276860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BB34C3" w14:textId="6392F883" w:rsidR="008B298F" w:rsidRPr="008B298F" w:rsidRDefault="00C3349C" w:rsidP="008B298F">
                              <w:pPr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Organic molecules in plants, animals, and soil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ight Arrow 3"/>
                        <wps:cNvSpPr/>
                        <wps:spPr>
                          <a:xfrm>
                            <a:off x="3060700" y="76200"/>
                            <a:ext cx="2451100" cy="1371600"/>
                          </a:xfrm>
                          <a:prstGeom prst="rightArrow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0ED0DAA" w14:textId="77777777" w:rsidR="008B298F" w:rsidRPr="008B298F" w:rsidRDefault="008B298F" w:rsidP="008B298F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Photosynthesis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Left Arrow 4"/>
                        <wps:cNvSpPr/>
                        <wps:spPr>
                          <a:xfrm>
                            <a:off x="3048000" y="1409700"/>
                            <a:ext cx="2400300" cy="1460500"/>
                          </a:xfrm>
                          <a:prstGeom prst="leftArrow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A8E9DF" w14:textId="77777777" w:rsidR="008B298F" w:rsidRPr="008B298F" w:rsidRDefault="008B298F" w:rsidP="008B298F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Cellular Respiration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group w14:anchorId="4E3517B3" id="Group 5" o:spid="_x0000_s1026" style="position:absolute;margin-left:-6pt;margin-top:9.7pt;width:670pt;height:242pt;z-index:251662336" coordsize="8509000,30734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">
                <v:oval id="Oval 1" o:spid="_x0000_s1027" style="position:absolute;width:3060700;height:30734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vhj9vgAA&#10;ANoAAAAPAAAAZHJzL2Rvd25yZXYueG1sRE9Li8IwEL4L/ocwwt5s6h5EqqmIIHhYXV/odWjGtthM&#10;ShNtd3+9EQRPw8f3nNm8M5V4UONKywpGUQyCOLO65FzB6bgaTkA4j6yxskwK/sjBPO33Zpho2/Ke&#10;HgefixDCLkEFhfd1IqXLCjLoIlsTB+5qG4M+wCaXusE2hJtKfsfxWBosOTQUWNOyoOx2uBsFrfnd&#10;/Nhd/b/NlucLUsV8lBelvgbdYgrCU+c/4rd7rcN8eL3yujJ9Ag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hL4Y/b4AAADaAAAADwAAAAAAAAAAAAAAAACXAgAAZHJzL2Rvd25yZXYu&#10;eG1sUEsFBgAAAAAEAAQA9QAAAIIDAAAAAA==&#10;" fillcolor="#ccc0d9 [1303]" strokecolor="black [3213]" strokeweight="3pt">
                  <v:shadow on="t" opacity="22937f" mv:blur="40000f" origin=",.5" offset="0,23000emu"/>
                  <v:textbox>
                    <w:txbxContent>
                      <w:p w14:paraId="5590787B" w14:textId="77777777" w:rsidR="008B298F" w:rsidRPr="008B298F" w:rsidRDefault="008B298F" w:rsidP="008B298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8B298F">
                          <w:rPr>
                            <w:color w:val="000000" w:themeColor="text1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color w:val="000000" w:themeColor="text1"/>
                            <w:sz w:val="32"/>
                            <w:szCs w:val="32"/>
                          </w:rPr>
                          <w:t>tmospheric Pool</w:t>
                        </w:r>
                        <w:r>
                          <w:rPr>
                            <w:color w:val="000000" w:themeColor="text1"/>
                            <w:sz w:val="32"/>
                            <w:szCs w:val="32"/>
                          </w:rPr>
                          <w:br/>
                          <w:t>(Carbon dioxide)</w:t>
                        </w:r>
                      </w:p>
                    </w:txbxContent>
                  </v:textbox>
                </v:oval>
                <v:rect id="Rectangle 2" o:spid="_x0000_s1028" style="position:absolute;left:5600700;top:63500;width:2908300;height:27686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YtgOxAAA&#10;ANoAAAAPAAAAZHJzL2Rvd25yZXYueG1sRI9Ba8JAFITvBf/D8gq91U1TUEldRVpFpVA01fsj+0yi&#10;2bdhd9X4712h0OMwM98w42lnGnEh52vLCt76CQjiwuqaSwW738XrCIQPyBoby6TgRh6mk97TGDNt&#10;r7ylSx5KESHsM1RQhdBmUvqiIoO+b1vi6B2sMxiidKXUDq8RbhqZJslAGqw5LlTY0mdFxSk/GwX1&#10;7vs2XOWH4X5zTDc/y/cvN18flXp57mYfIAJ14T/8115pBSk8rsQbICd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GLYDsQAAADaAAAADwAAAAAAAAAAAAAAAACXAgAAZHJzL2Rv&#10;d25yZXYueG1sUEsFBgAAAAAEAAQA9QAAAIgDAAAAAA==&#10;" fillcolor="#d6e3bc [1302]" strokecolor="black [3213]" strokeweight="3pt">
                  <v:shadow on="t" opacity="22937f" mv:blur="40000f" origin=",.5" offset="0,23000emu"/>
                  <v:textbox>
                    <w:txbxContent>
                      <w:p w14:paraId="7ABB34C3" w14:textId="6392F883" w:rsidR="008B298F" w:rsidRPr="008B298F" w:rsidRDefault="00C3349C" w:rsidP="008B298F">
                        <w:pPr>
                          <w:jc w:val="center"/>
                          <w:rPr>
                            <w:color w:val="000000" w:themeColor="text1"/>
                            <w:sz w:val="32"/>
                            <w:szCs w:val="32"/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</w:rPr>
                          <w:t>Organic molecules in plants, animals, and soil</w:t>
                        </w:r>
                      </w:p>
                    </w:txbxContent>
                  </v:textbox>
                </v:rect>
                <v:shapetype id="_x0000_t13" coordsize="21600,21600" o:spt="13" adj="16200,5400" path="m@0,0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3" o:spid="_x0000_s1029" type="#_x0000_t13" style="position:absolute;left:3060700;top:76200;width:2451100;height:13716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M8nBwQAA&#10;ANoAAAAPAAAAZHJzL2Rvd25yZXYueG1sRI9Ra8IwFIXfhf2HcIW9iKZTEK1G2QZj+mbdfsAlubal&#10;zU1JYu3+/SIIPh7OOd/hbPeDbUVPPtSOFbzNMhDE2pmaSwW/P1/TFYgQkQ22jknBHwXY715GW8yN&#10;u3FB/TmWIkE45KigirHLpQy6Ioth5jri5F2ctxiT9KU0Hm8Jbls5z7KltFhzWqiwo8+KdHO+WgVN&#10;ZydHf5o3V7/W32HdF1zrD6Vex8P7BkSkIT7Dj/bBKFjA/Uq6AXL3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zPJwcEAAADaAAAADwAAAAAAAAAAAAAAAACXAgAAZHJzL2Rvd25y&#10;ZXYueG1sUEsFBgAAAAAEAAQA9QAAAIUDAAAAAA==&#10;" adj="15556" fillcolor="#dbe5f1 [660]" strokecolor="black [3213]" strokeweight="3pt">
                  <v:shadow on="t" opacity="22937f" mv:blur="40000f" origin=",.5" offset="0,23000emu"/>
                  <v:textbox>
                    <w:txbxContent>
                      <w:p w14:paraId="40ED0DAA" w14:textId="77777777" w:rsidR="008B298F" w:rsidRPr="008B298F" w:rsidRDefault="008B298F" w:rsidP="008B298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</w:rPr>
                          <w:t>Photosynthesis</w:t>
                        </w:r>
                      </w:p>
                    </w:txbxContent>
                  </v:textbox>
                </v:shape>
                <v:shapetype id="_x0000_t66" coordsize="21600,21600" o:spt="66" adj="5400,5400" path="m@0,0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Left Arrow 4" o:spid="_x0000_s1030" type="#_x0000_t66" style="position:absolute;left:3048000;top:1409700;width:2400300;height:14605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2NYhxAAA&#10;ANoAAAAPAAAAZHJzL2Rvd25yZXYueG1sRI/RasJAFETfC/7DcoW+FN0opdE0G4kFsRT6UPUDLtlr&#10;NjR7N2RXE/36bqHQx2FmzjD5ZrStuFLvG8cKFvMEBHHldMO1gtNxN1uB8AFZY+uYFNzIw6aYPOSY&#10;aTfwF10PoRYRwj5DBSaELpPSV4Ys+rnriKN3dr3FEGVfS93jEOG2lcskeZEWG44LBjt6M1R9Hy5W&#10;wVANhj7SdVLi/pwuP+9Pq215UepxOpavIAKN4T/8137XCp7h90q8AbL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NjWIcQAAADaAAAADwAAAAAAAAAAAAAAAACXAgAAZHJzL2Rv&#10;d25yZXYueG1sUEsFBgAAAAAEAAQA9QAAAIgDAAAAAA==&#10;" adj="6571" fillcolor="#c6d9f1 [671]" strokecolor="black [3213]" strokeweight="3pt">
                  <v:shadow on="t" opacity="22937f" mv:blur="40000f" origin=",.5" offset="0,23000emu"/>
                  <v:textbox>
                    <w:txbxContent>
                      <w:p w14:paraId="18A8E9DF" w14:textId="77777777" w:rsidR="008B298F" w:rsidRPr="008B298F" w:rsidRDefault="008B298F" w:rsidP="008B298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</w:rPr>
                          <w:t>Cellular Respiration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3A422718" w14:textId="77777777" w:rsidR="008B5602" w:rsidRDefault="008B5602" w:rsidP="008B5602"/>
    <w:p w14:paraId="16E2A282" w14:textId="241F4645" w:rsidR="00206DEE" w:rsidRDefault="00206DEE" w:rsidP="008B5602">
      <w:pPr>
        <w:tabs>
          <w:tab w:val="left" w:pos="6600"/>
        </w:tabs>
      </w:pPr>
    </w:p>
    <w:p w14:paraId="0F810017" w14:textId="49EA8738" w:rsidR="00E702E7" w:rsidRDefault="00DF63A2" w:rsidP="008B5602">
      <w:pPr>
        <w:tabs>
          <w:tab w:val="left" w:pos="66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DA16AF" wp14:editId="04F6843A">
                <wp:simplePos x="0" y="0"/>
                <wp:positionH relativeFrom="column">
                  <wp:posOffset>838200</wp:posOffset>
                </wp:positionH>
                <wp:positionV relativeFrom="paragraph">
                  <wp:posOffset>261620</wp:posOffset>
                </wp:positionV>
                <wp:extent cx="1308100" cy="342900"/>
                <wp:effectExtent l="0" t="0" r="0" b="127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5C1E3D" w14:textId="0855196A" w:rsidR="00A2049A" w:rsidRPr="00A2049A" w:rsidRDefault="00A20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Combustion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w14:anchorId="39DA16AF" id="_x0000_t202" coordsize="21600,21600" o:spt="202" path="m0,0l0,21600,21600,21600,21600,0xe">
                <v:stroke joinstyle="miter"/>
                <v:path gradientshapeok="t" o:connecttype="rect"/>
              </v:shapetype>
              <v:shape id="Text Box 9" o:spid="_x0000_s1031" type="#_x0000_t202" style="position:absolute;margin-left:66pt;margin-top:20.6pt;width:103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" filled="f" stroked="f">
                <v:textbox>
                  <w:txbxContent>
                    <w:p w14:paraId="5B5C1E3D" w14:textId="0855196A" w:rsidR="00A2049A" w:rsidRPr="00A2049A" w:rsidRDefault="00A2049A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Combustion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2049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670FC4" wp14:editId="4FEBAD02">
                <wp:simplePos x="0" y="0"/>
                <wp:positionH relativeFrom="column">
                  <wp:posOffset>558800</wp:posOffset>
                </wp:positionH>
                <wp:positionV relativeFrom="paragraph">
                  <wp:posOffset>160020</wp:posOffset>
                </wp:positionV>
                <wp:extent cx="1905000" cy="673100"/>
                <wp:effectExtent l="203200" t="50800" r="203200" b="114300"/>
                <wp:wrapThrough wrapText="bothSides">
                  <wp:wrapPolygon edited="0">
                    <wp:start x="9216" y="-1630"/>
                    <wp:lineTo x="-2304" y="-1630"/>
                    <wp:lineTo x="-2304" y="20377"/>
                    <wp:lineTo x="4320" y="24453"/>
                    <wp:lineTo x="16992" y="24453"/>
                    <wp:lineTo x="17280" y="24453"/>
                    <wp:lineTo x="23616" y="12226"/>
                    <wp:lineTo x="23616" y="11411"/>
                    <wp:lineTo x="12384" y="-1630"/>
                    <wp:lineTo x="12096" y="-1630"/>
                    <wp:lineTo x="9216" y="-1630"/>
                  </wp:wrapPolygon>
                </wp:wrapThrough>
                <wp:docPr id="8" name="Up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673100"/>
                        </a:xfrm>
                        <a:prstGeom prst="upArrow">
                          <a:avLst>
                            <a:gd name="adj1" fmla="val 50000"/>
                            <a:gd name="adj2" fmla="val 5188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w14:anchorId="38218CA1" id="_x0000_t68" coordsize="21600,21600" o:spt="68" adj="5400,5400" path="m0@0l@1@0@1,21600@2,21600@2@0,21600@0,10800,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8" o:spid="_x0000_s1026" type="#_x0000_t68" style="position:absolute;margin-left:44pt;margin-top:12.6pt;width:150pt;height:5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" adj="11208" fillcolor="#c6d9f1 [671]" strokecolor="black [3213]" strokeweight="3pt">
                <v:shadow on="t" opacity="22937f" mv:blur="40000f" origin=",.5" offset="0,23000emu"/>
                <w10:wrap type="through"/>
              </v:shape>
            </w:pict>
          </mc:Fallback>
        </mc:AlternateContent>
      </w:r>
    </w:p>
    <w:p w14:paraId="177066E2" w14:textId="60E19A55" w:rsidR="00A2049A" w:rsidRDefault="00A2049A" w:rsidP="008B5602">
      <w:pPr>
        <w:tabs>
          <w:tab w:val="left" w:pos="6600"/>
        </w:tabs>
      </w:pPr>
    </w:p>
    <w:p w14:paraId="7725DBF9" w14:textId="345F09C7" w:rsidR="00A2049A" w:rsidRDefault="00DF63A2" w:rsidP="008B5602">
      <w:pPr>
        <w:tabs>
          <w:tab w:val="left" w:pos="66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1FE4E1" wp14:editId="2B203A70">
                <wp:simplePos x="0" y="0"/>
                <wp:positionH relativeFrom="column">
                  <wp:posOffset>50800</wp:posOffset>
                </wp:positionH>
                <wp:positionV relativeFrom="paragraph">
                  <wp:posOffset>342265</wp:posOffset>
                </wp:positionV>
                <wp:extent cx="8445500" cy="977900"/>
                <wp:effectExtent l="76200" t="50800" r="88900" b="114300"/>
                <wp:wrapSquare wrapText="bothSides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5500" cy="977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C8E81A" w14:textId="12452AF0" w:rsidR="00A2049A" w:rsidRPr="00A2049A" w:rsidRDefault="00A2049A" w:rsidP="00A2049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A2049A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Fossil Fuel Pool 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(Small and large organic molecules)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rect w14:anchorId="7B1FE4E1" id="Rectangle 6" o:spid="_x0000_s1032" style="position:absolute;margin-left:4pt;margin-top:26.95pt;width:665pt;height:7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" fillcolor="#bfbfbf [2412]" strokecolor="black [3213]" strokeweight="3pt">
                <v:shadow on="t" opacity="22937f" mv:blur="40000f" origin=",.5" offset="0,23000emu"/>
                <v:textbox>
                  <w:txbxContent>
                    <w:p w14:paraId="55C8E81A" w14:textId="12452AF0" w:rsidR="00A2049A" w:rsidRPr="00A2049A" w:rsidRDefault="00A2049A" w:rsidP="00A2049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A2049A"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Fossil Fuel Pool 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(Small and large organic molecules)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E3BB4C7" w14:textId="4990000F" w:rsidR="00E702E7" w:rsidRDefault="00E702E7" w:rsidP="008B5602">
      <w:pPr>
        <w:tabs>
          <w:tab w:val="left" w:pos="6600"/>
        </w:tabs>
      </w:pPr>
    </w:p>
    <w:p w14:paraId="672AC203" w14:textId="5F99430A" w:rsidR="00E702E7" w:rsidRPr="008B5602" w:rsidRDefault="00E702E7" w:rsidP="008B5602">
      <w:pPr>
        <w:tabs>
          <w:tab w:val="left" w:pos="6600"/>
        </w:tabs>
      </w:pPr>
    </w:p>
    <w:sectPr w:rsidR="00E702E7" w:rsidRPr="008B5602" w:rsidSect="006F59D8">
      <w:footerReference w:type="default" r:id="rId7"/>
      <w:footerReference w:type="first" r:id="rId8"/>
      <w:pgSz w:w="15840" w:h="12240" w:orient="landscape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41144" w14:textId="77777777" w:rsidR="001E3010" w:rsidRDefault="001E3010">
      <w:r>
        <w:separator/>
      </w:r>
    </w:p>
  </w:endnote>
  <w:endnote w:type="continuationSeparator" w:id="0">
    <w:p w14:paraId="699A2AF0" w14:textId="77777777" w:rsidR="001E3010" w:rsidRDefault="001E3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4C5AB" w14:textId="77777777" w:rsidR="00E702E7" w:rsidRDefault="00E702E7" w:rsidP="00E702E7">
    <w:pPr>
      <w:pStyle w:val="Footer"/>
      <w:spacing w:after="0"/>
      <w:jc w:val="right"/>
      <w:rPr>
        <w:i/>
        <w:color w:val="FF0000"/>
        <w:sz w:val="16"/>
        <w:szCs w:val="16"/>
      </w:rPr>
    </w:pPr>
    <w:r w:rsidRPr="008B5602">
      <w:rPr>
        <w:i/>
        <w:color w:val="FF0000"/>
        <w:sz w:val="16"/>
        <w:szCs w:val="16"/>
      </w:rPr>
      <w:t xml:space="preserve">[Name of unit] </w:t>
    </w:r>
    <w:r w:rsidRPr="008B5602">
      <w:rPr>
        <w:i/>
        <w:sz w:val="16"/>
        <w:szCs w:val="16"/>
      </w:rPr>
      <w:t xml:space="preserve">Unit, Activity </w:t>
    </w:r>
    <w:r w:rsidRPr="008B5602">
      <w:rPr>
        <w:i/>
        <w:color w:val="FF0000"/>
        <w:sz w:val="16"/>
        <w:szCs w:val="16"/>
      </w:rPr>
      <w:t xml:space="preserve">[Number of </w:t>
    </w:r>
    <w:proofErr w:type="gramStart"/>
    <w:r w:rsidRPr="008B5602">
      <w:rPr>
        <w:i/>
        <w:color w:val="FF0000"/>
        <w:sz w:val="16"/>
        <w:szCs w:val="16"/>
      </w:rPr>
      <w:t>activity</w:t>
    </w:r>
    <w:proofErr w:type="gramEnd"/>
    <w:r w:rsidRPr="008B5602">
      <w:rPr>
        <w:i/>
        <w:color w:val="FF0000"/>
        <w:sz w:val="16"/>
        <w:szCs w:val="16"/>
      </w:rPr>
      <w:t>]</w:t>
    </w:r>
  </w:p>
  <w:p w14:paraId="6BE00BC8" w14:textId="77777777" w:rsidR="007F4969" w:rsidRPr="00E702E7" w:rsidRDefault="00E702E7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DF63A2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552E5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tbl>
    <w:tblPr>
      <w:tblStyle w:val="TableGrid"/>
      <w:tblW w:w="141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62"/>
      <w:gridCol w:w="7542"/>
    </w:tblGrid>
    <w:tr w:rsidR="006F59D8" w:rsidRPr="00A60C04" w14:paraId="39CB6E63" w14:textId="77777777" w:rsidTr="006F59D8">
      <w:trPr>
        <w:trHeight w:val="314"/>
      </w:trPr>
      <w:tc>
        <w:tcPr>
          <w:tcW w:w="6562" w:type="dxa"/>
          <w:shd w:val="clear" w:color="auto" w:fill="auto"/>
        </w:tcPr>
        <w:p w14:paraId="2F29F482" w14:textId="77777777" w:rsidR="007F4969" w:rsidRPr="00A60C04" w:rsidRDefault="007F4969" w:rsidP="00CA47D3">
          <w:pPr>
            <w:pStyle w:val="Footer"/>
            <w:ind w:right="360"/>
            <w:rPr>
              <w:i/>
            </w:rPr>
          </w:pPr>
        </w:p>
      </w:tc>
      <w:tc>
        <w:tcPr>
          <w:tcW w:w="7542" w:type="dxa"/>
          <w:shd w:val="clear" w:color="auto" w:fill="auto"/>
        </w:tcPr>
        <w:p w14:paraId="7795E67B" w14:textId="1E87B4C4" w:rsidR="007F4969" w:rsidRPr="008B5602" w:rsidRDefault="00CA70BC" w:rsidP="008B560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>
            <w:rPr>
              <w:i/>
              <w:color w:val="000000" w:themeColor="text1"/>
              <w:sz w:val="16"/>
              <w:szCs w:val="16"/>
            </w:rPr>
            <w:t>Human Energy Systems</w:t>
          </w:r>
          <w:r w:rsidR="008B5602" w:rsidRPr="006F59D8">
            <w:rPr>
              <w:i/>
              <w:color w:val="000000" w:themeColor="text1"/>
              <w:sz w:val="16"/>
              <w:szCs w:val="16"/>
            </w:rPr>
            <w:t xml:space="preserve"> </w:t>
          </w:r>
          <w:r w:rsidR="006F59D8" w:rsidRPr="006F59D8">
            <w:rPr>
              <w:i/>
              <w:color w:val="000000" w:themeColor="text1"/>
              <w:sz w:val="16"/>
              <w:szCs w:val="16"/>
            </w:rPr>
            <w:t>Unit, Activity 4.</w:t>
          </w:r>
          <w:r>
            <w:rPr>
              <w:i/>
              <w:color w:val="000000" w:themeColor="text1"/>
              <w:sz w:val="16"/>
              <w:szCs w:val="16"/>
            </w:rPr>
            <w:t>3</w:t>
          </w:r>
        </w:p>
        <w:p w14:paraId="4CB7F2EC" w14:textId="7743AECB" w:rsidR="008B5602" w:rsidRDefault="007F4969" w:rsidP="008B560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Carbon: Tran</w:t>
          </w:r>
          <w:r w:rsidR="008B5602">
            <w:rPr>
              <w:i/>
              <w:sz w:val="16"/>
              <w:szCs w:val="16"/>
            </w:rPr>
            <w:t>sformations in Matter and Energy 201</w:t>
          </w:r>
          <w:r w:rsidR="00783027">
            <w:rPr>
              <w:i/>
              <w:sz w:val="16"/>
              <w:szCs w:val="16"/>
            </w:rPr>
            <w:t>9</w:t>
          </w:r>
        </w:p>
        <w:p w14:paraId="47EF137D" w14:textId="77777777" w:rsidR="007F4969" w:rsidRPr="008B5602" w:rsidRDefault="007F4969" w:rsidP="008B560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Michigan State University</w:t>
          </w:r>
        </w:p>
      </w:tc>
    </w:tr>
  </w:tbl>
  <w:p w14:paraId="4C56ACD9" w14:textId="77777777" w:rsidR="007F4969" w:rsidRDefault="008B5602" w:rsidP="008B5602">
    <w:pPr>
      <w:pStyle w:val="Footer"/>
      <w:tabs>
        <w:tab w:val="clear" w:pos="4320"/>
        <w:tab w:val="clear" w:pos="8640"/>
        <w:tab w:val="left" w:pos="8147"/>
      </w:tabs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2E6DC81F" wp14:editId="44A323E1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139DF" w14:textId="77777777" w:rsidR="001E3010" w:rsidRDefault="001E3010">
      <w:r>
        <w:separator/>
      </w:r>
    </w:p>
  </w:footnote>
  <w:footnote w:type="continuationSeparator" w:id="0">
    <w:p w14:paraId="1FD4EDAD" w14:textId="77777777" w:rsidR="001E3010" w:rsidRDefault="001E3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0"/>
  </w:num>
  <w:num w:numId="4">
    <w:abstractNumId w:val="4"/>
  </w:num>
  <w:num w:numId="5">
    <w:abstractNumId w:val="10"/>
  </w:num>
  <w:num w:numId="6">
    <w:abstractNumId w:val="15"/>
  </w:num>
  <w:num w:numId="7">
    <w:abstractNumId w:val="21"/>
  </w:num>
  <w:num w:numId="8">
    <w:abstractNumId w:val="19"/>
  </w:num>
  <w:num w:numId="9">
    <w:abstractNumId w:val="2"/>
  </w:num>
  <w:num w:numId="10">
    <w:abstractNumId w:val="5"/>
  </w:num>
  <w:num w:numId="11">
    <w:abstractNumId w:val="14"/>
  </w:num>
  <w:num w:numId="12">
    <w:abstractNumId w:val="9"/>
  </w:num>
  <w:num w:numId="13">
    <w:abstractNumId w:val="1"/>
  </w:num>
  <w:num w:numId="14">
    <w:abstractNumId w:val="12"/>
  </w:num>
  <w:num w:numId="15">
    <w:abstractNumId w:val="22"/>
  </w:num>
  <w:num w:numId="16">
    <w:abstractNumId w:val="13"/>
  </w:num>
  <w:num w:numId="17">
    <w:abstractNumId w:val="3"/>
  </w:num>
  <w:num w:numId="18">
    <w:abstractNumId w:val="7"/>
  </w:num>
  <w:num w:numId="19">
    <w:abstractNumId w:val="16"/>
  </w:num>
  <w:num w:numId="20">
    <w:abstractNumId w:val="17"/>
  </w:num>
  <w:num w:numId="21">
    <w:abstractNumId w:val="6"/>
  </w:num>
  <w:num w:numId="22">
    <w:abstractNumId w:val="20"/>
  </w:num>
  <w:num w:numId="23">
    <w:abstractNumId w:val="2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A08"/>
    <w:rsid w:val="00064F8F"/>
    <w:rsid w:val="00080F0A"/>
    <w:rsid w:val="000858DE"/>
    <w:rsid w:val="000C42BE"/>
    <w:rsid w:val="00135C69"/>
    <w:rsid w:val="001401F3"/>
    <w:rsid w:val="00156521"/>
    <w:rsid w:val="0016032A"/>
    <w:rsid w:val="00184C6A"/>
    <w:rsid w:val="001A6C40"/>
    <w:rsid w:val="001E3010"/>
    <w:rsid w:val="001F7453"/>
    <w:rsid w:val="00206DEE"/>
    <w:rsid w:val="0023266B"/>
    <w:rsid w:val="00287932"/>
    <w:rsid w:val="002A5C2F"/>
    <w:rsid w:val="003632D2"/>
    <w:rsid w:val="003866E7"/>
    <w:rsid w:val="004E6FE9"/>
    <w:rsid w:val="00545934"/>
    <w:rsid w:val="005D0885"/>
    <w:rsid w:val="006A0AE3"/>
    <w:rsid w:val="006E4048"/>
    <w:rsid w:val="006F59D8"/>
    <w:rsid w:val="006F5AA4"/>
    <w:rsid w:val="007422D2"/>
    <w:rsid w:val="00783027"/>
    <w:rsid w:val="00790720"/>
    <w:rsid w:val="00795A08"/>
    <w:rsid w:val="007F4969"/>
    <w:rsid w:val="008423F7"/>
    <w:rsid w:val="00861A04"/>
    <w:rsid w:val="008945C8"/>
    <w:rsid w:val="008A44A9"/>
    <w:rsid w:val="008B298F"/>
    <w:rsid w:val="008B5602"/>
    <w:rsid w:val="008C1C0E"/>
    <w:rsid w:val="008E016E"/>
    <w:rsid w:val="00983032"/>
    <w:rsid w:val="00A2049A"/>
    <w:rsid w:val="00A40110"/>
    <w:rsid w:val="00AC7D27"/>
    <w:rsid w:val="00B56E42"/>
    <w:rsid w:val="00B72057"/>
    <w:rsid w:val="00B85713"/>
    <w:rsid w:val="00BB67BB"/>
    <w:rsid w:val="00C3349C"/>
    <w:rsid w:val="00C451A7"/>
    <w:rsid w:val="00CA47D3"/>
    <w:rsid w:val="00CA70BC"/>
    <w:rsid w:val="00D41409"/>
    <w:rsid w:val="00DD04A3"/>
    <w:rsid w:val="00DF63A2"/>
    <w:rsid w:val="00E2199F"/>
    <w:rsid w:val="00E558A0"/>
    <w:rsid w:val="00E61F11"/>
    <w:rsid w:val="00E702E7"/>
    <w:rsid w:val="00ED6947"/>
    <w:rsid w:val="00F17224"/>
    <w:rsid w:val="00F56DCC"/>
    <w:rsid w:val="00FB233D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A447A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Template_w_Logo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CTIME_Template_w_Logo_Dated.dotx</Template>
  <TotalTime>50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11</cp:revision>
  <cp:lastPrinted>2017-07-10T19:50:00Z</cp:lastPrinted>
  <dcterms:created xsi:type="dcterms:W3CDTF">2017-12-01T15:58:00Z</dcterms:created>
  <dcterms:modified xsi:type="dcterms:W3CDTF">2020-03-06T19:56:00Z</dcterms:modified>
</cp:coreProperties>
</file>